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8142B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LEIGHLE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723A68F2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45D8F603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</w:p>
    <w:p w14:paraId="2F62B2B9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</w:p>
    <w:p w14:paraId="786F30AE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William Benet(q.v.) brought a plaint of debt against him and John</w:t>
      </w:r>
    </w:p>
    <w:p w14:paraId="5CAB7C5E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Burdet of London, clerk(q.v.).</w:t>
      </w:r>
    </w:p>
    <w:p w14:paraId="39CF1769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58C1FB3F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</w:p>
    <w:p w14:paraId="24D09381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</w:p>
    <w:p w14:paraId="70B779C0" w14:textId="77777777" w:rsidR="00361A47" w:rsidRDefault="00361A47" w:rsidP="00361A4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May 2024</w:t>
      </w:r>
    </w:p>
    <w:p w14:paraId="397212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260BA" w14:textId="77777777" w:rsidR="00361A47" w:rsidRDefault="00361A47" w:rsidP="009139A6">
      <w:r>
        <w:separator/>
      </w:r>
    </w:p>
  </w:endnote>
  <w:endnote w:type="continuationSeparator" w:id="0">
    <w:p w14:paraId="31878641" w14:textId="77777777" w:rsidR="00361A47" w:rsidRDefault="00361A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615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2BA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0F2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D96BA" w14:textId="77777777" w:rsidR="00361A47" w:rsidRDefault="00361A47" w:rsidP="009139A6">
      <w:r>
        <w:separator/>
      </w:r>
    </w:p>
  </w:footnote>
  <w:footnote w:type="continuationSeparator" w:id="0">
    <w:p w14:paraId="28535814" w14:textId="77777777" w:rsidR="00361A47" w:rsidRDefault="00361A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06B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E7A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2B1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A47"/>
    <w:rsid w:val="000666E0"/>
    <w:rsid w:val="002510B7"/>
    <w:rsid w:val="00270799"/>
    <w:rsid w:val="00361A47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5224C"/>
  <w15:chartTrackingRefBased/>
  <w15:docId w15:val="{A3EE7E8D-2FE4-48A5-A574-46A0F9DE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1A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2024-05-30T11:50:00Z</dcterms:created>
  <dcterms:modified xsi:type="dcterms:W3CDTF">2024-05-30T11:50:00Z</dcterms:modified>
</cp:coreProperties>
</file>